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F54084" w:rsidRDefault="00744310" w:rsidP="00616AE3">
      <w:pPr>
        <w:suppressAutoHyphens/>
        <w:autoSpaceDN w:val="0"/>
        <w:spacing w:line="100" w:lineRule="atLeast"/>
        <w:ind w:left="4254" w:firstLine="424"/>
        <w:textAlignment w:val="baseline"/>
        <w:rPr>
          <w:b/>
          <w:sz w:val="24"/>
          <w:szCs w:val="21"/>
          <w:shd w:val="clear" w:color="auto" w:fill="FFFFFF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F87731" w:rsidRPr="00F87731">
        <w:rPr>
          <w:rFonts w:ascii="Arial" w:hAnsi="Arial" w:cs="Arial"/>
          <w:sz w:val="21"/>
          <w:szCs w:val="21"/>
          <w:shd w:val="clear" w:color="auto" w:fill="FFFFFF"/>
        </w:rPr>
        <w:t xml:space="preserve"> </w:t>
      </w:r>
      <w:r w:rsidR="00250CB1" w:rsidRPr="00250CB1">
        <w:rPr>
          <w:b/>
          <w:sz w:val="24"/>
          <w:szCs w:val="21"/>
          <w:shd w:val="clear" w:color="auto" w:fill="FFFFFF"/>
        </w:rPr>
        <w:t xml:space="preserve">г. Лениногорск, </w:t>
      </w:r>
      <w:proofErr w:type="spellStart"/>
      <w:r w:rsidR="00250CB1" w:rsidRPr="00250CB1">
        <w:rPr>
          <w:b/>
          <w:sz w:val="24"/>
          <w:szCs w:val="21"/>
          <w:shd w:val="clear" w:color="auto" w:fill="FFFFFF"/>
        </w:rPr>
        <w:t>пр-кт</w:t>
      </w:r>
      <w:proofErr w:type="spellEnd"/>
      <w:r w:rsidR="00250CB1" w:rsidRPr="00250CB1">
        <w:rPr>
          <w:b/>
          <w:sz w:val="24"/>
          <w:szCs w:val="21"/>
          <w:shd w:val="clear" w:color="auto" w:fill="FFFFFF"/>
        </w:rPr>
        <w:t>. 50 лет Победы, д. 21</w:t>
      </w:r>
    </w:p>
    <w:p w:rsidR="00616AE3" w:rsidRDefault="00616AE3" w:rsidP="00616AE3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1528A7" w:rsidRPr="001528A7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числе</w:t>
      </w:r>
      <w:r w:rsidR="00684C60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84C60" w:rsidRPr="00684C60">
        <w:rPr>
          <w:color w:val="000000"/>
          <w:kern w:val="3"/>
          <w:sz w:val="24"/>
          <w:szCs w:val="24"/>
          <w:lang w:eastAsia="zh-CN" w:bidi="hi-IN"/>
        </w:rPr>
        <w:t>:</w:t>
      </w:r>
      <w:r w:rsidR="00684C60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F66650" w:rsidRPr="00F66650">
        <w:rPr>
          <w:color w:val="000000"/>
          <w:kern w:val="3"/>
          <w:sz w:val="24"/>
          <w:szCs w:val="24"/>
          <w:lang w:eastAsia="zh-CN" w:bidi="hi-IN"/>
        </w:rPr>
        <w:t>Ремонт фасада</w:t>
      </w:r>
      <w:r w:rsidR="00F66650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E12E1D">
        <w:rPr>
          <w:sz w:val="24"/>
        </w:rPr>
        <w:t xml:space="preserve">не более </w:t>
      </w:r>
      <w:r w:rsidR="00A6017B" w:rsidRPr="00A6017B">
        <w:rPr>
          <w:b/>
          <w:sz w:val="24"/>
        </w:rPr>
        <w:t>5 646 377,78</w:t>
      </w:r>
      <w:r w:rsidR="00F66650">
        <w:rPr>
          <w:b/>
          <w:sz w:val="24"/>
        </w:rPr>
        <w:t xml:space="preserve"> </w:t>
      </w:r>
      <w:r w:rsidR="00F66650" w:rsidRPr="00F66650">
        <w:rPr>
          <w:sz w:val="24"/>
        </w:rPr>
        <w:t>рублей</w:t>
      </w:r>
      <w:r w:rsidR="00F66650">
        <w:rPr>
          <w:b/>
          <w:sz w:val="24"/>
        </w:rPr>
        <w:t xml:space="preserve">, </w:t>
      </w:r>
      <w:r w:rsidR="002B6EC1">
        <w:rPr>
          <w:sz w:val="24"/>
        </w:rPr>
        <w:t>р</w:t>
      </w:r>
      <w:r w:rsidR="00F66650" w:rsidRPr="00F66650">
        <w:rPr>
          <w:sz w:val="24"/>
        </w:rPr>
        <w:t xml:space="preserve">емонт </w:t>
      </w:r>
      <w:r w:rsidR="00A6017B" w:rsidRPr="00A6017B">
        <w:rPr>
          <w:sz w:val="24"/>
        </w:rPr>
        <w:t>подъездов</w:t>
      </w:r>
      <w:r w:rsidR="00A6017B">
        <w:rPr>
          <w:sz w:val="24"/>
        </w:rPr>
        <w:t xml:space="preserve"> </w:t>
      </w:r>
      <w:r w:rsidR="00F66650" w:rsidRPr="00F66650">
        <w:rPr>
          <w:sz w:val="24"/>
        </w:rPr>
        <w:t>не более</w:t>
      </w:r>
      <w:r w:rsidR="00F66650" w:rsidRPr="00F66650">
        <w:rPr>
          <w:b/>
          <w:sz w:val="24"/>
        </w:rPr>
        <w:t xml:space="preserve"> </w:t>
      </w:r>
      <w:r w:rsidR="00A6017B" w:rsidRPr="00A6017B">
        <w:rPr>
          <w:b/>
          <w:sz w:val="24"/>
        </w:rPr>
        <w:t>1 680 000,00</w:t>
      </w:r>
      <w:r w:rsidR="00A6017B">
        <w:rPr>
          <w:b/>
          <w:sz w:val="24"/>
        </w:rPr>
        <w:t xml:space="preserve"> </w:t>
      </w:r>
      <w:r w:rsidR="00F66650" w:rsidRPr="00F66650">
        <w:rPr>
          <w:sz w:val="24"/>
        </w:rPr>
        <w:t>рублей</w:t>
      </w:r>
      <w:r w:rsidR="00F66650" w:rsidRPr="00F66650">
        <w:rPr>
          <w:b/>
          <w:sz w:val="24"/>
        </w:rPr>
        <w:t>,</w:t>
      </w:r>
      <w:r w:rsidR="00F66650" w:rsidRPr="00F66650">
        <w:t xml:space="preserve"> </w:t>
      </w:r>
      <w:r w:rsidR="00F66650" w:rsidRPr="00F66650">
        <w:rPr>
          <w:sz w:val="24"/>
        </w:rPr>
        <w:t xml:space="preserve">Ремонт внутридомовой </w:t>
      </w:r>
      <w:proofErr w:type="spellStart"/>
      <w:r w:rsidR="00F66650" w:rsidRPr="00F66650">
        <w:rPr>
          <w:sz w:val="24"/>
        </w:rPr>
        <w:t>инж</w:t>
      </w:r>
      <w:proofErr w:type="spellEnd"/>
      <w:r w:rsidR="00F66650" w:rsidRPr="00F66650">
        <w:rPr>
          <w:sz w:val="24"/>
        </w:rPr>
        <w:t xml:space="preserve">. системы </w:t>
      </w:r>
      <w:r w:rsidR="00A6017B" w:rsidRPr="00A6017B">
        <w:rPr>
          <w:sz w:val="24"/>
        </w:rPr>
        <w:t>электроснабжения</w:t>
      </w:r>
      <w:r w:rsidR="00A6017B">
        <w:rPr>
          <w:sz w:val="24"/>
        </w:rPr>
        <w:t xml:space="preserve"> </w:t>
      </w:r>
      <w:r w:rsidR="00F66650" w:rsidRPr="00F66650">
        <w:rPr>
          <w:sz w:val="24"/>
        </w:rPr>
        <w:t>не более</w:t>
      </w:r>
      <w:r w:rsidR="00F66650" w:rsidRPr="00F66650">
        <w:rPr>
          <w:b/>
          <w:sz w:val="24"/>
        </w:rPr>
        <w:t xml:space="preserve"> </w:t>
      </w:r>
      <w:r w:rsidR="00A6017B" w:rsidRPr="00A6017B">
        <w:rPr>
          <w:b/>
          <w:sz w:val="24"/>
        </w:rPr>
        <w:t>2 427 600,00</w:t>
      </w:r>
      <w:r w:rsidR="00A6017B">
        <w:rPr>
          <w:b/>
          <w:sz w:val="24"/>
        </w:rPr>
        <w:t xml:space="preserve"> </w:t>
      </w:r>
      <w:r w:rsidR="00E12E1D">
        <w:rPr>
          <w:sz w:val="24"/>
        </w:rPr>
        <w:t>рублей</w:t>
      </w:r>
      <w:r w:rsidR="00E12E1D" w:rsidRPr="00E12E1D">
        <w:rPr>
          <w:sz w:val="24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A6017B" w:rsidRPr="00A6017B">
        <w:rPr>
          <w:b/>
          <w:bCs/>
          <w:color w:val="000000"/>
          <w:kern w:val="3"/>
          <w:sz w:val="24"/>
          <w:szCs w:val="24"/>
          <w:lang w:eastAsia="zh-CN" w:bidi="hi-IN"/>
        </w:rPr>
        <w:t>388 250,50</w:t>
      </w:r>
      <w:r w:rsidR="00A6017B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A6017B" w:rsidRPr="00A6017B">
        <w:rPr>
          <w:b/>
          <w:bCs/>
          <w:color w:val="000000"/>
          <w:kern w:val="3"/>
          <w:sz w:val="24"/>
          <w:szCs w:val="24"/>
          <w:lang w:eastAsia="zh-CN" w:bidi="hi-IN"/>
        </w:rPr>
        <w:t>146 309,57</w:t>
      </w:r>
      <w:r w:rsidR="00A6017B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528A7"/>
    <w:rsid w:val="00156098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50CB1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B6EC1"/>
    <w:rsid w:val="002D3857"/>
    <w:rsid w:val="002D47D5"/>
    <w:rsid w:val="002D706E"/>
    <w:rsid w:val="002E2BB4"/>
    <w:rsid w:val="00303BDA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16AE3"/>
    <w:rsid w:val="0063091A"/>
    <w:rsid w:val="0066017F"/>
    <w:rsid w:val="006771E6"/>
    <w:rsid w:val="00681893"/>
    <w:rsid w:val="00682A56"/>
    <w:rsid w:val="00684C60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6017B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80A3A"/>
    <w:rsid w:val="00C94680"/>
    <w:rsid w:val="00C967AB"/>
    <w:rsid w:val="00CA79F1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2E1D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570DC"/>
    <w:rsid w:val="00F60540"/>
    <w:rsid w:val="00F66650"/>
    <w:rsid w:val="00F7100E"/>
    <w:rsid w:val="00F75339"/>
    <w:rsid w:val="00F80E66"/>
    <w:rsid w:val="00F87731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D36434-88E4-4B93-9B8F-E739D4BA3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26</TotalTime>
  <Pages>1</Pages>
  <Words>321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2657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15</cp:revision>
  <cp:lastPrinted>2023-02-01T06:27:00Z</cp:lastPrinted>
  <dcterms:created xsi:type="dcterms:W3CDTF">2024-06-18T11:16:00Z</dcterms:created>
  <dcterms:modified xsi:type="dcterms:W3CDTF">2024-07-01T11:50:00Z</dcterms:modified>
</cp:coreProperties>
</file>